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116F9" w14:textId="4B9E8F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7860">
        <w:rPr>
          <w:b/>
          <w:noProof/>
          <w:sz w:val="24"/>
        </w:rPr>
        <w:t>SA</w:t>
      </w:r>
      <w:r w:rsidR="0049649C">
        <w:rPr>
          <w:b/>
          <w:noProof/>
          <w:sz w:val="24"/>
        </w:rPr>
        <w:t>4</w:t>
      </w:r>
      <w:r w:rsidR="00A9172A">
        <w:rPr>
          <w:b/>
          <w:noProof/>
          <w:sz w:val="24"/>
        </w:rPr>
        <w:t xml:space="preserve"> MBS AHG</w:t>
      </w:r>
      <w:r w:rsidR="001B78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="00A73522" w:rsidRPr="00A73522">
        <w:rPr>
          <w:b/>
          <w:i/>
          <w:noProof/>
          <w:sz w:val="28"/>
        </w:rPr>
        <w:t>S4-AHI8</w:t>
      </w:r>
      <w:r w:rsidR="00926338">
        <w:rPr>
          <w:b/>
          <w:i/>
          <w:noProof/>
          <w:sz w:val="28"/>
        </w:rPr>
        <w:t>9</w:t>
      </w:r>
      <w:bookmarkStart w:id="0" w:name="_GoBack"/>
      <w:bookmarkEnd w:id="0"/>
      <w:r w:rsidR="00F508A2">
        <w:rPr>
          <w:b/>
          <w:i/>
          <w:noProof/>
          <w:sz w:val="28"/>
        </w:rPr>
        <w:t>7</w:t>
      </w:r>
    </w:p>
    <w:p w14:paraId="776B1F74" w14:textId="44F7FD75" w:rsidR="001E41F3" w:rsidRDefault="009263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172A">
        <w:rPr>
          <w:b/>
          <w:noProof/>
          <w:sz w:val="24"/>
        </w:rPr>
        <w:t>The Hague, The Netherlands, 12-14 November,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67D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28C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6383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76D29" w14:textId="18867FB4" w:rsidR="001E41F3" w:rsidRDefault="00A9172A">
            <w:pPr>
              <w:pStyle w:val="CRCoverPage"/>
              <w:spacing w:after="0"/>
              <w:jc w:val="center"/>
              <w:rPr>
                <w:noProof/>
              </w:rPr>
            </w:pPr>
            <w:r w:rsidRPr="00A9172A">
              <w:rPr>
                <w:b/>
                <w:noProof/>
                <w:sz w:val="32"/>
                <w:highlight w:val="yellow"/>
              </w:rPr>
              <w:t>DRAFT</w:t>
            </w:r>
            <w:r w:rsidR="001B7860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FF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2F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5D22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8E9A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DAB277" w14:textId="77777777" w:rsidR="001E41F3" w:rsidRPr="00410371" w:rsidRDefault="009263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860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FD71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92E46" w14:textId="2CC98EC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4119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9CC03" w14:textId="7ADDDF3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646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0803" w14:textId="77777777" w:rsidR="001E41F3" w:rsidRPr="00410371" w:rsidRDefault="00926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6B26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43D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80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C7D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B7F7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22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70AA5E" w14:textId="77777777" w:rsidTr="00547111">
        <w:tc>
          <w:tcPr>
            <w:tcW w:w="9641" w:type="dxa"/>
            <w:gridSpan w:val="9"/>
          </w:tcPr>
          <w:p w14:paraId="1094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4A4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D647ED" w14:textId="77777777" w:rsidTr="00A7671C">
        <w:tc>
          <w:tcPr>
            <w:tcW w:w="2835" w:type="dxa"/>
          </w:tcPr>
          <w:p w14:paraId="465660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C625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717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E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9AB5F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1031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34D6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3E4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06A99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9208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C6C6A7" w14:textId="77777777" w:rsidTr="00547111">
        <w:tc>
          <w:tcPr>
            <w:tcW w:w="9640" w:type="dxa"/>
            <w:gridSpan w:val="11"/>
          </w:tcPr>
          <w:p w14:paraId="1B5CA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4F0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F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403DC" w14:textId="36854465" w:rsidR="001E41F3" w:rsidRDefault="00F508A2">
            <w:pPr>
              <w:pStyle w:val="CRCoverPage"/>
              <w:spacing w:after="0"/>
              <w:ind w:left="100"/>
              <w:rPr>
                <w:noProof/>
              </w:rPr>
            </w:pPr>
            <w:r w:rsidRPr="00F508A2">
              <w:t>Updates to Stage 2 on Session Establishment and QoS</w:t>
            </w:r>
          </w:p>
        </w:tc>
      </w:tr>
      <w:tr w:rsidR="001E41F3" w14:paraId="10E59E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31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3E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0C0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1E7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1113" w14:textId="0F2FEFEF" w:rsidR="001E41F3" w:rsidRDefault="00A9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FB33D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FE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645DE" w14:textId="77777777" w:rsidR="001E41F3" w:rsidRDefault="00DE3A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1250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0E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34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D32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1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20F0D3" w14:textId="77777777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47C3B9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EF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447A5" w14:textId="0600ABD2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A9172A">
              <w:t>1-0</w:t>
            </w:r>
            <w:r w:rsidR="00F508A2">
              <w:t>8</w:t>
            </w:r>
          </w:p>
        </w:tc>
      </w:tr>
      <w:tr w:rsidR="001E41F3" w14:paraId="7B3472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57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74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C8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997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E6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65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A1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3C148" w14:textId="77777777" w:rsidR="001E41F3" w:rsidRDefault="00926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3A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AA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353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86E5A" w14:textId="77777777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801EC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26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773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629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16A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1EB7AB" w14:textId="77777777" w:rsidTr="00547111">
        <w:tc>
          <w:tcPr>
            <w:tcW w:w="1843" w:type="dxa"/>
          </w:tcPr>
          <w:p w14:paraId="0CE6A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F1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A52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8E5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75CA7" w14:textId="62CC4418" w:rsidR="001E41F3" w:rsidRDefault="001E41F3" w:rsidP="00A9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69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5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5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FA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F0F6D" w14:textId="515D3E62" w:rsidR="00DE3A28" w:rsidRDefault="00DE3A28" w:rsidP="00A72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27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70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4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FBB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7E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8CA8F" w14:textId="012F24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F87C79" w14:textId="77777777" w:rsidTr="00547111">
        <w:tc>
          <w:tcPr>
            <w:tcW w:w="2694" w:type="dxa"/>
            <w:gridSpan w:val="2"/>
          </w:tcPr>
          <w:p w14:paraId="1DCAB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10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78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CBF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0BE0A" w14:textId="0897EF6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C48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7C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95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CE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D4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E7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022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AA3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43D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13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A6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CBD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C7F2E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7F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A4E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56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B3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BAD6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97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EBD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44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8B0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BB7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3FB63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FF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71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8F41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1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D6BE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EB6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A0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DB8A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1B69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6E9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E76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A6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F3315" w14:textId="16532FA5" w:rsidR="008863B9" w:rsidRDefault="00F5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to the document find a markup version of TS26.501</w:t>
            </w:r>
          </w:p>
        </w:tc>
      </w:tr>
    </w:tbl>
    <w:p w14:paraId="03B88973" w14:textId="77777777" w:rsidR="000A7DEE" w:rsidRDefault="000A7DEE" w:rsidP="00890888">
      <w:pPr>
        <w:rPr>
          <w:noProof/>
        </w:rPr>
      </w:pPr>
    </w:p>
    <w:sectPr w:rsidR="000A7DE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B7D7C" w14:textId="77777777" w:rsidR="00576ED6" w:rsidRDefault="00576ED6">
      <w:r>
        <w:separator/>
      </w:r>
    </w:p>
  </w:endnote>
  <w:endnote w:type="continuationSeparator" w:id="0">
    <w:p w14:paraId="30583FC5" w14:textId="77777777" w:rsidR="00576ED6" w:rsidRDefault="0057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24FE4" w14:textId="77777777" w:rsidR="00576ED6" w:rsidRDefault="00576ED6">
      <w:r>
        <w:separator/>
      </w:r>
    </w:p>
  </w:footnote>
  <w:footnote w:type="continuationSeparator" w:id="0">
    <w:p w14:paraId="62663782" w14:textId="77777777" w:rsidR="00576ED6" w:rsidRDefault="00576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BB00D" w14:textId="77777777" w:rsidR="00765775" w:rsidRDefault="007657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404DD" w14:textId="77777777" w:rsidR="00765775" w:rsidRDefault="0076577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CACD0" w14:textId="77777777" w:rsidR="00765775" w:rsidRDefault="007657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CD"/>
    <w:rsid w:val="00013CAD"/>
    <w:rsid w:val="00014DF8"/>
    <w:rsid w:val="000215A6"/>
    <w:rsid w:val="00022E4A"/>
    <w:rsid w:val="00026589"/>
    <w:rsid w:val="00031D00"/>
    <w:rsid w:val="00031E4F"/>
    <w:rsid w:val="000457D8"/>
    <w:rsid w:val="000503D2"/>
    <w:rsid w:val="00053C84"/>
    <w:rsid w:val="00055F9A"/>
    <w:rsid w:val="00067A62"/>
    <w:rsid w:val="000926C9"/>
    <w:rsid w:val="00093C67"/>
    <w:rsid w:val="0009784D"/>
    <w:rsid w:val="000A0441"/>
    <w:rsid w:val="000A6394"/>
    <w:rsid w:val="000A7DEE"/>
    <w:rsid w:val="000B7FED"/>
    <w:rsid w:val="000C038A"/>
    <w:rsid w:val="000C3865"/>
    <w:rsid w:val="000C3B1D"/>
    <w:rsid w:val="000C6598"/>
    <w:rsid w:val="000C6668"/>
    <w:rsid w:val="000D4332"/>
    <w:rsid w:val="000D4C6C"/>
    <w:rsid w:val="000D51CD"/>
    <w:rsid w:val="00111D2D"/>
    <w:rsid w:val="00114734"/>
    <w:rsid w:val="00142560"/>
    <w:rsid w:val="00145D43"/>
    <w:rsid w:val="00150DBB"/>
    <w:rsid w:val="00151E01"/>
    <w:rsid w:val="0016423C"/>
    <w:rsid w:val="00170325"/>
    <w:rsid w:val="00181F9E"/>
    <w:rsid w:val="0018387E"/>
    <w:rsid w:val="00192C46"/>
    <w:rsid w:val="001A08B3"/>
    <w:rsid w:val="001A7B60"/>
    <w:rsid w:val="001B03A0"/>
    <w:rsid w:val="001B3F9C"/>
    <w:rsid w:val="001B52F0"/>
    <w:rsid w:val="001B7860"/>
    <w:rsid w:val="001B7A65"/>
    <w:rsid w:val="001C04DF"/>
    <w:rsid w:val="001C409B"/>
    <w:rsid w:val="001C4FE1"/>
    <w:rsid w:val="001E41F3"/>
    <w:rsid w:val="001F2464"/>
    <w:rsid w:val="00215486"/>
    <w:rsid w:val="00216B7E"/>
    <w:rsid w:val="0022218A"/>
    <w:rsid w:val="002429AE"/>
    <w:rsid w:val="00244AED"/>
    <w:rsid w:val="00255234"/>
    <w:rsid w:val="0026004D"/>
    <w:rsid w:val="002640DD"/>
    <w:rsid w:val="00267EBF"/>
    <w:rsid w:val="00275D12"/>
    <w:rsid w:val="00284FEB"/>
    <w:rsid w:val="002860C4"/>
    <w:rsid w:val="00293F50"/>
    <w:rsid w:val="002B1409"/>
    <w:rsid w:val="002B44F9"/>
    <w:rsid w:val="002B5741"/>
    <w:rsid w:val="002C05A5"/>
    <w:rsid w:val="002C743F"/>
    <w:rsid w:val="002D6DDD"/>
    <w:rsid w:val="002D7213"/>
    <w:rsid w:val="002E30BA"/>
    <w:rsid w:val="002F39F4"/>
    <w:rsid w:val="0030112B"/>
    <w:rsid w:val="0030414F"/>
    <w:rsid w:val="00305409"/>
    <w:rsid w:val="00307FB1"/>
    <w:rsid w:val="0031320E"/>
    <w:rsid w:val="00317201"/>
    <w:rsid w:val="003221B8"/>
    <w:rsid w:val="003229B2"/>
    <w:rsid w:val="003420A1"/>
    <w:rsid w:val="00347501"/>
    <w:rsid w:val="003522CA"/>
    <w:rsid w:val="00356D88"/>
    <w:rsid w:val="003609EF"/>
    <w:rsid w:val="0036231A"/>
    <w:rsid w:val="00372380"/>
    <w:rsid w:val="00374DD4"/>
    <w:rsid w:val="00376037"/>
    <w:rsid w:val="003773DA"/>
    <w:rsid w:val="0038168E"/>
    <w:rsid w:val="003863A5"/>
    <w:rsid w:val="00397ED4"/>
    <w:rsid w:val="003A6EA7"/>
    <w:rsid w:val="003B0193"/>
    <w:rsid w:val="003B219C"/>
    <w:rsid w:val="003B53E3"/>
    <w:rsid w:val="003B73B8"/>
    <w:rsid w:val="003D5FEA"/>
    <w:rsid w:val="003E1A36"/>
    <w:rsid w:val="003E7C2E"/>
    <w:rsid w:val="003F43AF"/>
    <w:rsid w:val="003F5FF7"/>
    <w:rsid w:val="00410371"/>
    <w:rsid w:val="004242F1"/>
    <w:rsid w:val="00425CD7"/>
    <w:rsid w:val="004437DC"/>
    <w:rsid w:val="0044422D"/>
    <w:rsid w:val="00453D21"/>
    <w:rsid w:val="00472E7F"/>
    <w:rsid w:val="004830E1"/>
    <w:rsid w:val="00486706"/>
    <w:rsid w:val="0049649C"/>
    <w:rsid w:val="004971D1"/>
    <w:rsid w:val="0049778E"/>
    <w:rsid w:val="004A3A76"/>
    <w:rsid w:val="004B75B7"/>
    <w:rsid w:val="004B7DF6"/>
    <w:rsid w:val="004C1B71"/>
    <w:rsid w:val="004C1EDA"/>
    <w:rsid w:val="004C27F8"/>
    <w:rsid w:val="004E3E8B"/>
    <w:rsid w:val="004E76E0"/>
    <w:rsid w:val="005024AE"/>
    <w:rsid w:val="00507050"/>
    <w:rsid w:val="00511C63"/>
    <w:rsid w:val="0051580D"/>
    <w:rsid w:val="005324E2"/>
    <w:rsid w:val="005327CA"/>
    <w:rsid w:val="00547111"/>
    <w:rsid w:val="0055761A"/>
    <w:rsid w:val="00557EA0"/>
    <w:rsid w:val="00574216"/>
    <w:rsid w:val="00575586"/>
    <w:rsid w:val="00576ED6"/>
    <w:rsid w:val="00590A06"/>
    <w:rsid w:val="00592D74"/>
    <w:rsid w:val="005A69E2"/>
    <w:rsid w:val="005C2718"/>
    <w:rsid w:val="005E2C44"/>
    <w:rsid w:val="005E2D7A"/>
    <w:rsid w:val="005E5DBA"/>
    <w:rsid w:val="005F6EB7"/>
    <w:rsid w:val="00621188"/>
    <w:rsid w:val="00621AB9"/>
    <w:rsid w:val="00624783"/>
    <w:rsid w:val="006257ED"/>
    <w:rsid w:val="00666B26"/>
    <w:rsid w:val="00671777"/>
    <w:rsid w:val="00677B1B"/>
    <w:rsid w:val="00680280"/>
    <w:rsid w:val="006920C8"/>
    <w:rsid w:val="00694751"/>
    <w:rsid w:val="00695808"/>
    <w:rsid w:val="0069789C"/>
    <w:rsid w:val="006A03BC"/>
    <w:rsid w:val="006A0C04"/>
    <w:rsid w:val="006A43A5"/>
    <w:rsid w:val="006B1215"/>
    <w:rsid w:val="006B46FB"/>
    <w:rsid w:val="006B6D3C"/>
    <w:rsid w:val="006C7B94"/>
    <w:rsid w:val="006E21FB"/>
    <w:rsid w:val="006F0058"/>
    <w:rsid w:val="00723B0C"/>
    <w:rsid w:val="007321C6"/>
    <w:rsid w:val="007406B0"/>
    <w:rsid w:val="00743C5D"/>
    <w:rsid w:val="00755FD9"/>
    <w:rsid w:val="0076138B"/>
    <w:rsid w:val="00765775"/>
    <w:rsid w:val="0078238A"/>
    <w:rsid w:val="00787B27"/>
    <w:rsid w:val="00791840"/>
    <w:rsid w:val="00792342"/>
    <w:rsid w:val="00792B23"/>
    <w:rsid w:val="007977A8"/>
    <w:rsid w:val="00797A96"/>
    <w:rsid w:val="007A0179"/>
    <w:rsid w:val="007B0EA2"/>
    <w:rsid w:val="007B512A"/>
    <w:rsid w:val="007B5C35"/>
    <w:rsid w:val="007C00C8"/>
    <w:rsid w:val="007C2097"/>
    <w:rsid w:val="007D09FF"/>
    <w:rsid w:val="007D3F70"/>
    <w:rsid w:val="007D5E3E"/>
    <w:rsid w:val="007D6A07"/>
    <w:rsid w:val="007D78BC"/>
    <w:rsid w:val="007E416C"/>
    <w:rsid w:val="007E6887"/>
    <w:rsid w:val="007F154A"/>
    <w:rsid w:val="007F227B"/>
    <w:rsid w:val="007F329A"/>
    <w:rsid w:val="007F7259"/>
    <w:rsid w:val="008040A8"/>
    <w:rsid w:val="008279FA"/>
    <w:rsid w:val="008360E1"/>
    <w:rsid w:val="00861627"/>
    <w:rsid w:val="008626E7"/>
    <w:rsid w:val="00870EE7"/>
    <w:rsid w:val="008863B9"/>
    <w:rsid w:val="00890888"/>
    <w:rsid w:val="008942AA"/>
    <w:rsid w:val="008A2B30"/>
    <w:rsid w:val="008A45A6"/>
    <w:rsid w:val="008B4E64"/>
    <w:rsid w:val="008B6BEC"/>
    <w:rsid w:val="008D572A"/>
    <w:rsid w:val="008E174B"/>
    <w:rsid w:val="008E4E51"/>
    <w:rsid w:val="008F572E"/>
    <w:rsid w:val="008F6803"/>
    <w:rsid w:val="008F686C"/>
    <w:rsid w:val="00907501"/>
    <w:rsid w:val="009148DE"/>
    <w:rsid w:val="00924277"/>
    <w:rsid w:val="009251B0"/>
    <w:rsid w:val="00925EF5"/>
    <w:rsid w:val="00926338"/>
    <w:rsid w:val="00926A40"/>
    <w:rsid w:val="009349C5"/>
    <w:rsid w:val="009413E5"/>
    <w:rsid w:val="00941E30"/>
    <w:rsid w:val="00956602"/>
    <w:rsid w:val="0096100E"/>
    <w:rsid w:val="00964329"/>
    <w:rsid w:val="009724DD"/>
    <w:rsid w:val="009777D9"/>
    <w:rsid w:val="00982DEE"/>
    <w:rsid w:val="00984F8B"/>
    <w:rsid w:val="00990761"/>
    <w:rsid w:val="00991A70"/>
    <w:rsid w:val="00991B88"/>
    <w:rsid w:val="00996913"/>
    <w:rsid w:val="009A5753"/>
    <w:rsid w:val="009A579D"/>
    <w:rsid w:val="009A701A"/>
    <w:rsid w:val="009C1EBC"/>
    <w:rsid w:val="009D1834"/>
    <w:rsid w:val="009D4E98"/>
    <w:rsid w:val="009E0F58"/>
    <w:rsid w:val="009E3297"/>
    <w:rsid w:val="009F734F"/>
    <w:rsid w:val="00A06018"/>
    <w:rsid w:val="00A0669A"/>
    <w:rsid w:val="00A246B6"/>
    <w:rsid w:val="00A30C74"/>
    <w:rsid w:val="00A43011"/>
    <w:rsid w:val="00A43321"/>
    <w:rsid w:val="00A47E70"/>
    <w:rsid w:val="00A50CF0"/>
    <w:rsid w:val="00A72032"/>
    <w:rsid w:val="00A7242E"/>
    <w:rsid w:val="00A73522"/>
    <w:rsid w:val="00A7671C"/>
    <w:rsid w:val="00A80C02"/>
    <w:rsid w:val="00A83FBB"/>
    <w:rsid w:val="00A90579"/>
    <w:rsid w:val="00A9172A"/>
    <w:rsid w:val="00A96A69"/>
    <w:rsid w:val="00AA2CBC"/>
    <w:rsid w:val="00AB5F85"/>
    <w:rsid w:val="00AB65C4"/>
    <w:rsid w:val="00AB6FF5"/>
    <w:rsid w:val="00AC5820"/>
    <w:rsid w:val="00AC5FAD"/>
    <w:rsid w:val="00AD10E5"/>
    <w:rsid w:val="00AD1CD8"/>
    <w:rsid w:val="00B12A47"/>
    <w:rsid w:val="00B22938"/>
    <w:rsid w:val="00B258BB"/>
    <w:rsid w:val="00B33666"/>
    <w:rsid w:val="00B40A0E"/>
    <w:rsid w:val="00B445F6"/>
    <w:rsid w:val="00B56BAE"/>
    <w:rsid w:val="00B6558F"/>
    <w:rsid w:val="00B65C38"/>
    <w:rsid w:val="00B67B97"/>
    <w:rsid w:val="00B86355"/>
    <w:rsid w:val="00B91054"/>
    <w:rsid w:val="00B968C8"/>
    <w:rsid w:val="00B97772"/>
    <w:rsid w:val="00BA1D56"/>
    <w:rsid w:val="00BA3EC5"/>
    <w:rsid w:val="00BA51D9"/>
    <w:rsid w:val="00BA75C8"/>
    <w:rsid w:val="00BB0AE8"/>
    <w:rsid w:val="00BB5DFC"/>
    <w:rsid w:val="00BC3F08"/>
    <w:rsid w:val="00BD2662"/>
    <w:rsid w:val="00BD279D"/>
    <w:rsid w:val="00BD3271"/>
    <w:rsid w:val="00BD4D8C"/>
    <w:rsid w:val="00BD6BB8"/>
    <w:rsid w:val="00BE33A5"/>
    <w:rsid w:val="00BE3EC6"/>
    <w:rsid w:val="00BE4850"/>
    <w:rsid w:val="00BF621D"/>
    <w:rsid w:val="00C02E0F"/>
    <w:rsid w:val="00C05EE9"/>
    <w:rsid w:val="00C25C6E"/>
    <w:rsid w:val="00C428A7"/>
    <w:rsid w:val="00C61D66"/>
    <w:rsid w:val="00C66BA2"/>
    <w:rsid w:val="00C7147B"/>
    <w:rsid w:val="00C85993"/>
    <w:rsid w:val="00C95985"/>
    <w:rsid w:val="00C96A0F"/>
    <w:rsid w:val="00CC3AB8"/>
    <w:rsid w:val="00CC5026"/>
    <w:rsid w:val="00CC68D0"/>
    <w:rsid w:val="00CD5CDF"/>
    <w:rsid w:val="00CE18F3"/>
    <w:rsid w:val="00CE4B1C"/>
    <w:rsid w:val="00CF0945"/>
    <w:rsid w:val="00D03F9A"/>
    <w:rsid w:val="00D06D51"/>
    <w:rsid w:val="00D24991"/>
    <w:rsid w:val="00D263C9"/>
    <w:rsid w:val="00D27964"/>
    <w:rsid w:val="00D4132D"/>
    <w:rsid w:val="00D41EB3"/>
    <w:rsid w:val="00D50255"/>
    <w:rsid w:val="00D53642"/>
    <w:rsid w:val="00D66520"/>
    <w:rsid w:val="00D71D46"/>
    <w:rsid w:val="00D82823"/>
    <w:rsid w:val="00DD4846"/>
    <w:rsid w:val="00DD66CE"/>
    <w:rsid w:val="00DE34CF"/>
    <w:rsid w:val="00DE3A28"/>
    <w:rsid w:val="00DF082F"/>
    <w:rsid w:val="00DF4492"/>
    <w:rsid w:val="00E106C3"/>
    <w:rsid w:val="00E13F3D"/>
    <w:rsid w:val="00E34898"/>
    <w:rsid w:val="00E510BD"/>
    <w:rsid w:val="00E54264"/>
    <w:rsid w:val="00E62831"/>
    <w:rsid w:val="00E631F0"/>
    <w:rsid w:val="00E646A7"/>
    <w:rsid w:val="00E67A4C"/>
    <w:rsid w:val="00E84E9E"/>
    <w:rsid w:val="00E95FDA"/>
    <w:rsid w:val="00E9643D"/>
    <w:rsid w:val="00EB09B7"/>
    <w:rsid w:val="00EC5E46"/>
    <w:rsid w:val="00ED3480"/>
    <w:rsid w:val="00ED4DE6"/>
    <w:rsid w:val="00EE7D7C"/>
    <w:rsid w:val="00EF2BDF"/>
    <w:rsid w:val="00F25D98"/>
    <w:rsid w:val="00F300FB"/>
    <w:rsid w:val="00F409EA"/>
    <w:rsid w:val="00F503A5"/>
    <w:rsid w:val="00F508A2"/>
    <w:rsid w:val="00F577BA"/>
    <w:rsid w:val="00F81AC2"/>
    <w:rsid w:val="00F91D66"/>
    <w:rsid w:val="00FA4DE1"/>
    <w:rsid w:val="00FB6386"/>
    <w:rsid w:val="00FC14B5"/>
    <w:rsid w:val="00FD11D4"/>
    <w:rsid w:val="00FD1DD4"/>
    <w:rsid w:val="00FF38FC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BA9B2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A7D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A7D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D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D5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BA5D6-4B58-485B-947C-0F2717CA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5</cp:revision>
  <cp:lastPrinted>2019-11-03T17:08:00Z</cp:lastPrinted>
  <dcterms:created xsi:type="dcterms:W3CDTF">2019-11-08T22:15:00Z</dcterms:created>
  <dcterms:modified xsi:type="dcterms:W3CDTF">2019-11-13T15:28:00Z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